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1F54F" w14:textId="77777777" w:rsidR="001F7C2C" w:rsidRDefault="001F7C2C" w:rsidP="001F7C2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PLOMMBE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59CB01E" w14:textId="77777777" w:rsidR="001F7C2C" w:rsidRDefault="001F7C2C" w:rsidP="001F7C2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71D2F43" w14:textId="77777777" w:rsidR="001F7C2C" w:rsidRDefault="001F7C2C" w:rsidP="001F7C2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5AAF84D" w14:textId="77777777" w:rsidR="001F7C2C" w:rsidRDefault="001F7C2C" w:rsidP="001F7C2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 xml:space="preserve"> of Aldborough,</w:t>
      </w:r>
    </w:p>
    <w:p w14:paraId="6B048F71" w14:textId="77777777" w:rsidR="001F7C2C" w:rsidRDefault="001F7C2C" w:rsidP="001F7C2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Norfolk(q.v.).</w:t>
      </w:r>
    </w:p>
    <w:p w14:paraId="28FFCA5A" w14:textId="77777777" w:rsidR="001F7C2C" w:rsidRDefault="001F7C2C" w:rsidP="001F7C2C">
      <w:pPr>
        <w:tabs>
          <w:tab w:val="left" w:pos="720"/>
          <w:tab w:val="left" w:pos="1440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802B289" w14:textId="77777777" w:rsidR="001F7C2C" w:rsidRDefault="001F7C2C" w:rsidP="001F7C2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A883BCA" w14:textId="77777777" w:rsidR="001F7C2C" w:rsidRDefault="001F7C2C" w:rsidP="001F7C2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76A7E55" w14:textId="77777777" w:rsidR="001F7C2C" w:rsidRDefault="001F7C2C" w:rsidP="001F7C2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2018</w:t>
      </w:r>
    </w:p>
    <w:p w14:paraId="05A331D6" w14:textId="77777777" w:rsidR="006B2F86" w:rsidRPr="00E71FC3" w:rsidRDefault="001F7C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61246" w14:textId="77777777" w:rsidR="001F7C2C" w:rsidRDefault="001F7C2C" w:rsidP="00E71FC3">
      <w:r>
        <w:separator/>
      </w:r>
    </w:p>
  </w:endnote>
  <w:endnote w:type="continuationSeparator" w:id="0">
    <w:p w14:paraId="08CAE067" w14:textId="77777777" w:rsidR="001F7C2C" w:rsidRDefault="001F7C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1D2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B9A4F" w14:textId="77777777" w:rsidR="001F7C2C" w:rsidRDefault="001F7C2C" w:rsidP="00E71FC3">
      <w:r>
        <w:separator/>
      </w:r>
    </w:p>
  </w:footnote>
  <w:footnote w:type="continuationSeparator" w:id="0">
    <w:p w14:paraId="798A5F08" w14:textId="77777777" w:rsidR="001F7C2C" w:rsidRDefault="001F7C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C2C"/>
    <w:rsid w:val="001A7C09"/>
    <w:rsid w:val="001F7C2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C71F1"/>
  <w15:chartTrackingRefBased/>
  <w15:docId w15:val="{600F9F4A-6577-453F-BD48-0F223F3BA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7C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F7C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2018-11-04T19:48:00Z</dcterms:created>
  <dcterms:modified xsi:type="dcterms:W3CDTF">2018-11-04T19:48:00Z</dcterms:modified>
</cp:coreProperties>
</file>